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EAE47" w14:textId="77777777" w:rsidR="00910451" w:rsidRPr="00690BA6" w:rsidRDefault="00910451" w:rsidP="0091045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Roger PEMBROKE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7D09B48" w14:textId="77777777" w:rsidR="00910451" w:rsidRDefault="00910451" w:rsidP="009104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28E1E98E" w14:textId="77777777" w:rsidR="00910451" w:rsidRDefault="00910451" w:rsidP="009104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C9C29A" w14:textId="77777777" w:rsidR="00910451" w:rsidRDefault="00910451" w:rsidP="009104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3B7BDE" w14:textId="77777777" w:rsidR="00910451" w:rsidRDefault="00910451" w:rsidP="0091045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Richard Code(q.v.).</w:t>
      </w:r>
    </w:p>
    <w:p w14:paraId="450BB91B" w14:textId="77777777" w:rsidR="00910451" w:rsidRDefault="00910451" w:rsidP="0091045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m.6,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DC92942" w14:textId="77777777" w:rsidR="00910451" w:rsidRDefault="00910451" w:rsidP="0091045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940AAC2" w14:textId="77777777" w:rsidR="00910451" w:rsidRDefault="00910451" w:rsidP="0091045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0E3AFF7" w14:textId="77777777" w:rsidR="00910451" w:rsidRDefault="00910451" w:rsidP="0091045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9E26840" w14:textId="77777777" w:rsidR="00910451" w:rsidRDefault="00910451" w:rsidP="0091045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8 May 2021</w:t>
      </w:r>
    </w:p>
    <w:p w14:paraId="6BF3A9C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DD036" w14:textId="77777777" w:rsidR="00910451" w:rsidRDefault="00910451" w:rsidP="009139A6">
      <w:r>
        <w:separator/>
      </w:r>
    </w:p>
  </w:endnote>
  <w:endnote w:type="continuationSeparator" w:id="0">
    <w:p w14:paraId="4C38777E" w14:textId="77777777" w:rsidR="00910451" w:rsidRDefault="009104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45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E03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349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51553" w14:textId="77777777" w:rsidR="00910451" w:rsidRDefault="00910451" w:rsidP="009139A6">
      <w:r>
        <w:separator/>
      </w:r>
    </w:p>
  </w:footnote>
  <w:footnote w:type="continuationSeparator" w:id="0">
    <w:p w14:paraId="24FD2465" w14:textId="77777777" w:rsidR="00910451" w:rsidRDefault="009104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7EC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EC2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D5A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451"/>
    <w:rsid w:val="000666E0"/>
    <w:rsid w:val="002510B7"/>
    <w:rsid w:val="005C130B"/>
    <w:rsid w:val="00826F5C"/>
    <w:rsid w:val="00910451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2AF60"/>
  <w15:chartTrackingRefBased/>
  <w15:docId w15:val="{DF5E862A-7AE2-44E6-B82D-4A6A37F65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2021-06-22T20:38:00Z</dcterms:created>
  <dcterms:modified xsi:type="dcterms:W3CDTF">2021-06-22T20:38:00Z</dcterms:modified>
</cp:coreProperties>
</file>